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Leeds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Leeds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Leeds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Leeds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Leeds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Leeds are estimated to have a score of 1-2 on the PGSI (low-risk gambling), whilst </w:t>
      </w:r>
      <w:r w:rsidRPr="00773DF7">
        <w:rPr>
          <w:rFonts w:ascii="Libre Franklin Light" w:hAnsi="Libre Franklin Light" w:cs="Calibri Light"/>
          <w:b/>
          <w:bCs/>
          <w:color w:val="C45911" w:themeColor="accent2" w:themeShade="BF"/>
        </w:rPr>
        <w:t xml:space="preserve">5.7%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41.4% </w:t>
      </w:r>
      <w:r w:rsidRPr="004747BF">
        <w:rPr>
          <w:rFonts w:ascii="Libre Franklin Light" w:eastAsia="Times New Roman" w:hAnsi="Libre Franklin Light" w:cs="Calibri Light"/>
        </w:rPr>
        <w:t xml:space="preserve">of those respondents classified as PGSI 8+ in Leeds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Leeds is estimated to be </w:t>
      </w:r>
      <w:r w:rsidRPr="00773DF7">
        <w:rPr>
          <w:rFonts w:ascii="Libre Franklin Light" w:eastAsia="Times New Roman" w:hAnsi="Libre Franklin Light" w:cs="Calibri Light"/>
          <w:b/>
          <w:bCs/>
          <w:color w:val="C45911" w:themeColor="accent2" w:themeShade="BF"/>
        </w:rPr>
        <w:t xml:space="preserve">£18,525,466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Leeds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Leeds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Leeds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Leeds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Leed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Leeds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Leed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Leeds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11.9%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Leeds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41.4%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Leed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Leeds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9.8%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Leeds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Leeds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56.7%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Leeds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Leeds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Leeds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£18,525,466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Leeds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£301,750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£6,240,348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£447,036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£125,729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£230,503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£11,180,100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£18,525,466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Leeds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Leeds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27.1%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Leeds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Leeds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Leeds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Leeds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60.4%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Leeds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27.1%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Leeds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23.2%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Leeds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21.0%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Leeds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Leeds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60.4%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Leeds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7D6D0C2-F4DC-424F-94FA-F722CCBE4DA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